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8CF" w:rsidRPr="00FE66FA" w:rsidRDefault="00F418CF" w:rsidP="005B3FAF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</w:t>
      </w:r>
      <w:r w:rsidRPr="00FE66F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418CF" w:rsidRPr="00FE66FA" w:rsidRDefault="00F418CF" w:rsidP="005B3FAF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E66FA"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</w:t>
      </w:r>
    </w:p>
    <w:p w:rsidR="00F418CF" w:rsidRPr="00FE66FA" w:rsidRDefault="00F418CF" w:rsidP="005B3FAF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«Средняя общеобразовательная школа № 15»</w:t>
      </w:r>
    </w:p>
    <w:p w:rsidR="00F418CF" w:rsidRPr="00FE66FA" w:rsidRDefault="00F418CF" w:rsidP="005B3FAF">
      <w:pPr>
        <w:jc w:val="center"/>
        <w:rPr>
          <w:rFonts w:ascii="Times New Roman" w:hAnsi="Times New Roman"/>
          <w:sz w:val="28"/>
          <w:szCs w:val="28"/>
        </w:rPr>
      </w:pPr>
    </w:p>
    <w:p w:rsidR="00F418CF" w:rsidRPr="00FE66FA" w:rsidRDefault="00F418CF" w:rsidP="005B3FAF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30" w:type="dxa"/>
        <w:tblLook w:val="01E0"/>
      </w:tblPr>
      <w:tblGrid>
        <w:gridCol w:w="3216"/>
        <w:gridCol w:w="3576"/>
        <w:gridCol w:w="2856"/>
      </w:tblGrid>
      <w:tr w:rsidR="00F418CF" w:rsidRPr="001C62C0" w:rsidTr="001C62C0">
        <w:trPr>
          <w:trHeight w:val="2502"/>
        </w:trPr>
        <w:tc>
          <w:tcPr>
            <w:tcW w:w="3191" w:type="dxa"/>
          </w:tcPr>
          <w:p w:rsidR="00F418CF" w:rsidRPr="001C62C0" w:rsidRDefault="00F418CF" w:rsidP="001C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2C0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F418CF" w:rsidRPr="001C62C0" w:rsidRDefault="00F418CF" w:rsidP="001C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2C0">
              <w:rPr>
                <w:rFonts w:ascii="Times New Roman" w:hAnsi="Times New Roman"/>
                <w:sz w:val="24"/>
                <w:szCs w:val="24"/>
              </w:rPr>
              <w:t>МО учителей</w:t>
            </w:r>
          </w:p>
          <w:p w:rsidR="00F418CF" w:rsidRPr="001C62C0" w:rsidRDefault="00F418CF" w:rsidP="001C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2C0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F418CF" w:rsidRPr="001C62C0" w:rsidRDefault="00F418CF" w:rsidP="001C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2C0">
              <w:rPr>
                <w:rFonts w:ascii="Times New Roman" w:hAnsi="Times New Roman"/>
                <w:sz w:val="24"/>
                <w:szCs w:val="24"/>
              </w:rPr>
              <w:t>протокол № _ _</w:t>
            </w:r>
          </w:p>
          <w:p w:rsidR="00F418CF" w:rsidRPr="001C62C0" w:rsidRDefault="00F418CF" w:rsidP="001C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2C0">
              <w:rPr>
                <w:rFonts w:ascii="Times New Roman" w:hAnsi="Times New Roman"/>
                <w:sz w:val="24"/>
                <w:szCs w:val="24"/>
              </w:rPr>
              <w:t>от « ___ »_______ 202    г.</w:t>
            </w:r>
          </w:p>
          <w:p w:rsidR="00F418CF" w:rsidRPr="001C62C0" w:rsidRDefault="00F418CF" w:rsidP="001C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2C0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F418CF" w:rsidRPr="001C62C0" w:rsidRDefault="00F418CF" w:rsidP="001C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2C0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F418CF" w:rsidRPr="001C62C0" w:rsidRDefault="00F418CF" w:rsidP="001C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</w:tcPr>
          <w:p w:rsidR="00F418CF" w:rsidRPr="001C62C0" w:rsidRDefault="00F418CF" w:rsidP="001C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2C0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F418CF" w:rsidRPr="001C62C0" w:rsidRDefault="00F418CF" w:rsidP="001C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2C0">
              <w:rPr>
                <w:rFonts w:ascii="Times New Roman" w:hAnsi="Times New Roman"/>
                <w:sz w:val="24"/>
                <w:szCs w:val="24"/>
              </w:rPr>
              <w:t>МС прокол № __</w:t>
            </w:r>
          </w:p>
          <w:p w:rsidR="00F418CF" w:rsidRPr="001C62C0" w:rsidRDefault="00F418CF" w:rsidP="001C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2C0">
              <w:rPr>
                <w:rFonts w:ascii="Times New Roman" w:hAnsi="Times New Roman"/>
                <w:sz w:val="24"/>
                <w:szCs w:val="24"/>
              </w:rPr>
              <w:t xml:space="preserve"> « _ __ »  _________ 202   г.</w:t>
            </w:r>
          </w:p>
          <w:p w:rsidR="00F418CF" w:rsidRPr="001C62C0" w:rsidRDefault="00F418CF" w:rsidP="001C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2C0">
              <w:rPr>
                <w:rFonts w:ascii="Times New Roman" w:hAnsi="Times New Roman"/>
                <w:sz w:val="24"/>
                <w:szCs w:val="24"/>
              </w:rPr>
              <w:t>Заместитель директора  по НМР</w:t>
            </w:r>
          </w:p>
          <w:p w:rsidR="00F418CF" w:rsidRPr="001C62C0" w:rsidRDefault="00F418CF" w:rsidP="001C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2C0">
              <w:rPr>
                <w:rFonts w:ascii="Times New Roman" w:hAnsi="Times New Roman"/>
                <w:sz w:val="24"/>
                <w:szCs w:val="24"/>
              </w:rPr>
              <w:t>Чеверда О.В.</w:t>
            </w:r>
          </w:p>
          <w:p w:rsidR="00F418CF" w:rsidRPr="001C62C0" w:rsidRDefault="00F418CF" w:rsidP="001C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2C0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2833" w:type="dxa"/>
          </w:tcPr>
          <w:p w:rsidR="00F418CF" w:rsidRPr="001C62C0" w:rsidRDefault="00F418CF" w:rsidP="001C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2C0">
              <w:rPr>
                <w:rFonts w:ascii="Times New Roman" w:hAnsi="Times New Roman"/>
                <w:sz w:val="24"/>
                <w:szCs w:val="24"/>
              </w:rPr>
              <w:t>« УТВЕРЖДАЮ»</w:t>
            </w:r>
          </w:p>
          <w:p w:rsidR="00F418CF" w:rsidRPr="001C62C0" w:rsidRDefault="00F418CF" w:rsidP="001C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2C0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F418CF" w:rsidRPr="001C62C0" w:rsidRDefault="00F418CF" w:rsidP="001C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2C0">
              <w:rPr>
                <w:rFonts w:ascii="Times New Roman" w:hAnsi="Times New Roman"/>
                <w:sz w:val="24"/>
                <w:szCs w:val="24"/>
              </w:rPr>
              <w:t>Директор МКОУ СОШ № 15</w:t>
            </w:r>
          </w:p>
          <w:p w:rsidR="00F418CF" w:rsidRPr="001C62C0" w:rsidRDefault="00F418CF" w:rsidP="001C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2C0">
              <w:rPr>
                <w:rFonts w:ascii="Times New Roman" w:hAnsi="Times New Roman"/>
                <w:sz w:val="24"/>
                <w:szCs w:val="24"/>
              </w:rPr>
              <w:t>Гридчина Н.В.</w:t>
            </w:r>
          </w:p>
          <w:p w:rsidR="00F418CF" w:rsidRPr="001C62C0" w:rsidRDefault="00F418CF" w:rsidP="001C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2C0">
              <w:rPr>
                <w:rFonts w:ascii="Times New Roman" w:hAnsi="Times New Roman"/>
                <w:sz w:val="24"/>
                <w:szCs w:val="24"/>
              </w:rPr>
              <w:t xml:space="preserve">Приказ №  ___________   </w:t>
            </w:r>
          </w:p>
          <w:p w:rsidR="00F418CF" w:rsidRPr="001C62C0" w:rsidRDefault="00F418CF" w:rsidP="001C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2C0">
              <w:rPr>
                <w:rFonts w:ascii="Times New Roman" w:hAnsi="Times New Roman"/>
                <w:sz w:val="24"/>
                <w:szCs w:val="24"/>
              </w:rPr>
              <w:t>от« _  _ »  ______202   г.</w:t>
            </w:r>
          </w:p>
          <w:p w:rsidR="00F418CF" w:rsidRPr="001C62C0" w:rsidRDefault="00F418CF" w:rsidP="001C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418CF" w:rsidRPr="00FE66FA" w:rsidRDefault="00F418CF" w:rsidP="005B3FAF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F418CF" w:rsidRPr="00FE66FA" w:rsidRDefault="00F418CF" w:rsidP="005B3FAF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Промежуточная аттестация  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по 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музыке</w:t>
      </w:r>
    </w:p>
    <w:p w:rsidR="00F418CF" w:rsidRPr="00FE66FA" w:rsidRDefault="00F418CF" w:rsidP="005B3FAF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>за 20___  -  20___  учебный год</w:t>
      </w:r>
    </w:p>
    <w:p w:rsidR="00F418CF" w:rsidRPr="00FE66FA" w:rsidRDefault="00F418CF" w:rsidP="005B3FAF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2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ы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 МКОУ СОШ №15</w:t>
      </w:r>
    </w:p>
    <w:p w:rsidR="00F418CF" w:rsidRPr="00FE66FA" w:rsidRDefault="00F418CF" w:rsidP="005B3FAF">
      <w:pPr>
        <w:shd w:val="clear" w:color="auto" w:fill="FFFFFF"/>
        <w:tabs>
          <w:tab w:val="center" w:pos="4677"/>
        </w:tabs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</w:p>
    <w:p w:rsidR="00F418CF" w:rsidRDefault="00F418CF"/>
    <w:p w:rsidR="00F418CF" w:rsidRDefault="00F418CF"/>
    <w:p w:rsidR="00F418CF" w:rsidRDefault="00F418CF"/>
    <w:p w:rsidR="00F418CF" w:rsidRDefault="00F418CF"/>
    <w:p w:rsidR="00F418CF" w:rsidRDefault="00F418CF"/>
    <w:p w:rsidR="00F418CF" w:rsidRDefault="00F418CF"/>
    <w:p w:rsidR="00F418CF" w:rsidRDefault="00F418CF"/>
    <w:p w:rsidR="00F418CF" w:rsidRDefault="00F418CF"/>
    <w:p w:rsidR="00F418CF" w:rsidRDefault="00F418CF"/>
    <w:p w:rsidR="00F418CF" w:rsidRDefault="00F418CF"/>
    <w:p w:rsidR="00F418CF" w:rsidRDefault="00F418CF"/>
    <w:p w:rsidR="00F418CF" w:rsidRDefault="00F418CF"/>
    <w:p w:rsidR="00F418CF" w:rsidRDefault="00F418CF" w:rsidP="007F60F7">
      <w:pPr>
        <w:pStyle w:val="NormalWeb"/>
        <w:shd w:val="clear" w:color="auto" w:fill="FFFFFF"/>
        <w:spacing w:before="0" w:beforeAutospacing="0" w:after="150" w:afterAutospacing="0" w:line="300" w:lineRule="atLeast"/>
        <w:rPr>
          <w:b/>
          <w:bCs/>
          <w:color w:val="333333"/>
        </w:rPr>
      </w:pPr>
      <w:r>
        <w:rPr>
          <w:rStyle w:val="Strong"/>
          <w:color w:val="333333"/>
        </w:rPr>
        <w:t xml:space="preserve">                          Промежуточная аттестация по музыке       2 класс </w:t>
      </w:r>
    </w:p>
    <w:p w:rsidR="00F418CF" w:rsidRDefault="00F418CF" w:rsidP="007F60F7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Strong"/>
        </w:rPr>
      </w:pPr>
      <w:r>
        <w:rPr>
          <w:rStyle w:val="Strong"/>
          <w:color w:val="333333"/>
        </w:rPr>
        <w:t xml:space="preserve">                                                 Вариант 1</w:t>
      </w:r>
    </w:p>
    <w:p w:rsidR="00F418CF" w:rsidRDefault="00F418CF" w:rsidP="007F60F7">
      <w:pPr>
        <w:spacing w:after="0" w:line="240" w:lineRule="auto"/>
        <w:rPr>
          <w:rFonts w:ascii="Times New Roman" w:hAnsi="Times New Roman"/>
          <w:color w:val="1D1B11"/>
          <w:sz w:val="24"/>
          <w:szCs w:val="24"/>
        </w:rPr>
      </w:pPr>
      <w:r>
        <w:rPr>
          <w:rFonts w:ascii="Times New Roman" w:hAnsi="Times New Roman"/>
          <w:b/>
          <w:bCs/>
          <w:iCs/>
          <w:color w:val="414B56"/>
          <w:sz w:val="24"/>
          <w:szCs w:val="24"/>
        </w:rPr>
        <w:t>1</w:t>
      </w:r>
      <w:r>
        <w:rPr>
          <w:rFonts w:ascii="Times New Roman" w:hAnsi="Times New Roman"/>
          <w:b/>
          <w:bCs/>
          <w:i/>
          <w:iCs/>
          <w:color w:val="414B56"/>
          <w:sz w:val="24"/>
          <w:szCs w:val="24"/>
        </w:rPr>
        <w:t>. </w:t>
      </w:r>
      <w:r>
        <w:rPr>
          <w:rFonts w:ascii="Times New Roman" w:hAnsi="Times New Roman"/>
          <w:b/>
          <w:bCs/>
          <w:color w:val="414B56"/>
          <w:sz w:val="24"/>
          <w:szCs w:val="24"/>
        </w:rPr>
        <w:t>Назовите композитора симфонической сказки «Петя и волк»: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414B56"/>
          <w:sz w:val="24"/>
          <w:szCs w:val="24"/>
        </w:rPr>
        <w:t> 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color w:val="414B56"/>
          <w:sz w:val="24"/>
          <w:szCs w:val="24"/>
        </w:rPr>
        <w:t>а) М.П.Мусоргский  б) С.С.Прокофьев  в) И.С.Бах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color w:val="414B56"/>
          <w:sz w:val="24"/>
          <w:szCs w:val="24"/>
        </w:rPr>
        <w:t> 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b/>
          <w:bCs/>
          <w:iCs/>
          <w:color w:val="414B56"/>
          <w:sz w:val="24"/>
          <w:szCs w:val="24"/>
        </w:rPr>
        <w:t>2</w:t>
      </w:r>
      <w:r>
        <w:rPr>
          <w:rFonts w:ascii="Times New Roman" w:hAnsi="Times New Roman"/>
          <w:b/>
          <w:bCs/>
          <w:i/>
          <w:iCs/>
          <w:color w:val="414B56"/>
          <w:sz w:val="24"/>
          <w:szCs w:val="24"/>
        </w:rPr>
        <w:t>. </w:t>
      </w:r>
      <w:r>
        <w:rPr>
          <w:rFonts w:ascii="Times New Roman" w:hAnsi="Times New Roman"/>
          <w:b/>
          <w:bCs/>
          <w:color w:val="414B56"/>
          <w:sz w:val="24"/>
          <w:szCs w:val="24"/>
        </w:rPr>
        <w:t>Приведите в соответствие: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i/>
          <w:iCs/>
          <w:color w:val="414B56"/>
          <w:sz w:val="24"/>
          <w:szCs w:val="24"/>
        </w:rPr>
        <w:t>В сказке «Петя и волк» образы героев исполняют музыкальные    инструменты: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color w:val="414B56"/>
          <w:sz w:val="24"/>
          <w:szCs w:val="24"/>
        </w:rPr>
        <w:t> 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color w:val="414B56"/>
          <w:sz w:val="24"/>
          <w:szCs w:val="24"/>
        </w:rPr>
        <w:t>а) Петя                           1) фагот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color w:val="414B56"/>
          <w:sz w:val="24"/>
          <w:szCs w:val="24"/>
        </w:rPr>
        <w:t>б) Птичка                      2) кларнет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color w:val="414B56"/>
          <w:sz w:val="24"/>
          <w:szCs w:val="24"/>
        </w:rPr>
        <w:t>в) Утка                           3) валторны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color w:val="414B56"/>
          <w:sz w:val="24"/>
          <w:szCs w:val="24"/>
        </w:rPr>
        <w:t>г) Кошка                        4) флейта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color w:val="414B56"/>
          <w:sz w:val="24"/>
          <w:szCs w:val="24"/>
        </w:rPr>
        <w:t>д) Дедушка                    5) скрипки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color w:val="414B56"/>
          <w:sz w:val="24"/>
          <w:szCs w:val="24"/>
        </w:rPr>
        <w:t>е) Волк                           6) гобой</w:t>
      </w:r>
    </w:p>
    <w:p w:rsidR="00F418CF" w:rsidRDefault="00F418CF" w:rsidP="007F60F7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b/>
          <w:bCs/>
          <w:color w:val="414B56"/>
          <w:sz w:val="24"/>
          <w:szCs w:val="24"/>
        </w:rPr>
        <w:t>3.Верно ли утверждение: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414B56"/>
          <w:sz w:val="24"/>
          <w:szCs w:val="24"/>
        </w:rPr>
        <w:t> </w:t>
      </w:r>
      <w:r>
        <w:rPr>
          <w:rFonts w:ascii="Times New Roman" w:hAnsi="Times New Roman"/>
          <w:color w:val="414B56"/>
          <w:sz w:val="24"/>
          <w:szCs w:val="24"/>
        </w:rPr>
        <w:t>Музыка в народном стиле – это музыка, которую написал композитор, но очень похожая на народную музыку.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color w:val="414B56"/>
          <w:sz w:val="24"/>
          <w:szCs w:val="24"/>
        </w:rPr>
        <w:t>а) Верно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color w:val="414B56"/>
          <w:sz w:val="24"/>
          <w:szCs w:val="24"/>
        </w:rPr>
        <w:t>б) Неверно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color w:val="414B56"/>
          <w:sz w:val="24"/>
          <w:szCs w:val="24"/>
        </w:rPr>
        <w:t>4.</w:t>
      </w:r>
      <w:r>
        <w:rPr>
          <w:rFonts w:ascii="Times New Roman" w:hAnsi="Times New Roman"/>
          <w:b/>
          <w:bCs/>
          <w:color w:val="414B56"/>
          <w:sz w:val="24"/>
          <w:szCs w:val="24"/>
        </w:rPr>
        <w:t>Что такое опера?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color w:val="414B56"/>
          <w:sz w:val="24"/>
          <w:szCs w:val="24"/>
        </w:rPr>
        <w:t>а) Спектакль, в котором актеры танцуют,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color w:val="414B56"/>
          <w:sz w:val="24"/>
          <w:szCs w:val="24"/>
        </w:rPr>
        <w:t>б) Спектакль, в котором актеры поют,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color w:val="414B56"/>
          <w:sz w:val="24"/>
          <w:szCs w:val="24"/>
        </w:rPr>
        <w:t>в) Спектакль, в котором  актеры  разговаривают</w:t>
      </w:r>
    </w:p>
    <w:p w:rsidR="00F418CF" w:rsidRDefault="00F418CF" w:rsidP="007F60F7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b/>
          <w:bCs/>
          <w:color w:val="414B56"/>
          <w:sz w:val="24"/>
          <w:szCs w:val="24"/>
        </w:rPr>
        <w:t>5.Назовите Святых земли русской: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b/>
          <w:bCs/>
          <w:color w:val="414B56"/>
          <w:sz w:val="24"/>
          <w:szCs w:val="24"/>
        </w:rPr>
        <w:t> </w:t>
      </w:r>
      <w:r>
        <w:rPr>
          <w:rFonts w:ascii="Times New Roman" w:hAnsi="Times New Roman"/>
          <w:color w:val="414B56"/>
          <w:sz w:val="24"/>
          <w:szCs w:val="24"/>
        </w:rPr>
        <w:t>а) Александр Невский    б) Сергей Прокофьев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color w:val="414B56"/>
          <w:sz w:val="24"/>
          <w:szCs w:val="24"/>
        </w:rPr>
        <w:t>в) Сергий Радонежский</w:t>
      </w:r>
    </w:p>
    <w:p w:rsidR="00F418CF" w:rsidRDefault="00F418CF" w:rsidP="007F60F7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b/>
          <w:bCs/>
          <w:color w:val="414B56"/>
          <w:sz w:val="24"/>
          <w:szCs w:val="24"/>
        </w:rPr>
        <w:t>6.Назовите композитора оперы «Руслан и Людмила»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414B56"/>
          <w:sz w:val="24"/>
          <w:szCs w:val="24"/>
        </w:rPr>
        <w:t> </w:t>
      </w:r>
      <w:r>
        <w:rPr>
          <w:rFonts w:ascii="Times New Roman" w:hAnsi="Times New Roman"/>
          <w:color w:val="414B56"/>
          <w:sz w:val="24"/>
          <w:szCs w:val="24"/>
        </w:rPr>
        <w:t>а) П.И.Чайковский    б) М.И.Глинка     в) А.С.Пушкин</w:t>
      </w:r>
    </w:p>
    <w:p w:rsidR="00F418CF" w:rsidRDefault="00F418CF" w:rsidP="007F60F7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b/>
          <w:bCs/>
          <w:color w:val="414B56"/>
          <w:sz w:val="24"/>
          <w:szCs w:val="24"/>
        </w:rPr>
        <w:t>7.Что такое увертюра?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color w:val="414B56"/>
          <w:sz w:val="24"/>
          <w:szCs w:val="24"/>
        </w:rPr>
        <w:t>а) Вступление       б) Середина спектакля       в) Окончание спектакля</w:t>
      </w:r>
    </w:p>
    <w:p w:rsidR="00F418CF" w:rsidRDefault="00F418CF" w:rsidP="007F60F7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b/>
          <w:color w:val="414B56"/>
          <w:sz w:val="24"/>
          <w:szCs w:val="24"/>
        </w:rPr>
        <w:t>8</w:t>
      </w:r>
      <w:r>
        <w:rPr>
          <w:rFonts w:ascii="Times New Roman" w:hAnsi="Times New Roman"/>
          <w:color w:val="414B56"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color w:val="414B56"/>
          <w:sz w:val="24"/>
          <w:szCs w:val="24"/>
        </w:rPr>
        <w:t>Назовите весенние русские народные праздники: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b/>
          <w:bCs/>
          <w:color w:val="414B56"/>
          <w:sz w:val="24"/>
          <w:szCs w:val="24"/>
        </w:rPr>
        <w:t> 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color w:val="414B56"/>
          <w:sz w:val="24"/>
          <w:szCs w:val="24"/>
        </w:rPr>
        <w:t>а) Новый год   б) Рождество      в) Масленица    г) Встреча весны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b/>
          <w:color w:val="414B56"/>
          <w:sz w:val="24"/>
          <w:szCs w:val="24"/>
        </w:rPr>
      </w:pP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b/>
          <w:color w:val="414B56"/>
          <w:sz w:val="24"/>
          <w:szCs w:val="24"/>
        </w:rPr>
      </w:pPr>
      <w:r>
        <w:rPr>
          <w:rFonts w:ascii="Times New Roman" w:hAnsi="Times New Roman"/>
          <w:b/>
          <w:color w:val="414B56"/>
          <w:sz w:val="24"/>
          <w:szCs w:val="24"/>
        </w:rPr>
        <w:t xml:space="preserve">9. </w:t>
      </w:r>
      <w:r>
        <w:rPr>
          <w:rFonts w:ascii="Times New Roman" w:hAnsi="Times New Roman"/>
          <w:b/>
          <w:bCs/>
          <w:color w:val="414B56"/>
          <w:sz w:val="24"/>
          <w:szCs w:val="24"/>
        </w:rPr>
        <w:t>Назовите музыкальный символ России: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color w:val="414B56"/>
          <w:sz w:val="24"/>
          <w:szCs w:val="24"/>
        </w:rPr>
        <w:t>а) Герб России   б) Флаг России       в) Гимн России</w:t>
      </w:r>
    </w:p>
    <w:p w:rsidR="00F418CF" w:rsidRDefault="00F418CF" w:rsidP="007F60F7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b/>
          <w:color w:val="414B56"/>
          <w:sz w:val="24"/>
          <w:szCs w:val="24"/>
        </w:rPr>
      </w:pPr>
      <w:r>
        <w:rPr>
          <w:rFonts w:ascii="Times New Roman" w:hAnsi="Times New Roman"/>
          <w:b/>
          <w:color w:val="414B56"/>
          <w:sz w:val="24"/>
          <w:szCs w:val="24"/>
        </w:rPr>
        <w:t xml:space="preserve">10. </w:t>
      </w:r>
      <w:r>
        <w:rPr>
          <w:rFonts w:ascii="Times New Roman" w:hAnsi="Times New Roman"/>
          <w:b/>
          <w:bCs/>
          <w:color w:val="414B56"/>
          <w:sz w:val="24"/>
          <w:szCs w:val="24"/>
        </w:rPr>
        <w:t>Приведите в соответствие: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color w:val="414B56"/>
          <w:sz w:val="24"/>
          <w:szCs w:val="24"/>
        </w:rPr>
        <w:t> 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color w:val="414B56"/>
          <w:sz w:val="24"/>
          <w:szCs w:val="24"/>
        </w:rPr>
        <w:t>1)  «Марш деревянных солдатиков»       а) С. Прокофьев</w:t>
      </w:r>
    </w:p>
    <w:p w:rsidR="00F418CF" w:rsidRDefault="00F418CF" w:rsidP="007F60F7">
      <w:pPr>
        <w:shd w:val="clear" w:color="auto" w:fill="FFFFFF"/>
        <w:spacing w:after="0" w:line="240" w:lineRule="auto"/>
        <w:rPr>
          <w:rFonts w:ascii="Times New Roman" w:hAnsi="Times New Roman"/>
          <w:color w:val="414B56"/>
          <w:sz w:val="24"/>
          <w:szCs w:val="24"/>
        </w:rPr>
      </w:pPr>
      <w:r>
        <w:rPr>
          <w:rFonts w:ascii="Times New Roman" w:hAnsi="Times New Roman"/>
          <w:color w:val="414B56"/>
          <w:sz w:val="24"/>
          <w:szCs w:val="24"/>
        </w:rPr>
        <w:t>2) «Шествие кузнечиков»                        б) П. Чайковский</w:t>
      </w:r>
    </w:p>
    <w:p w:rsidR="00F418CF" w:rsidRDefault="00F418CF" w:rsidP="007F60F7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Strong"/>
          <w:color w:val="333333"/>
        </w:rPr>
      </w:pPr>
    </w:p>
    <w:p w:rsidR="00F418CF" w:rsidRDefault="00F418CF" w:rsidP="007F60F7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Strong"/>
          <w:color w:val="333333"/>
        </w:rPr>
      </w:pPr>
    </w:p>
    <w:p w:rsidR="00F418CF" w:rsidRDefault="00F418CF" w:rsidP="007F60F7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Strong"/>
          <w:color w:val="333333"/>
        </w:rPr>
      </w:pPr>
    </w:p>
    <w:p w:rsidR="00F418CF" w:rsidRDefault="00F418CF" w:rsidP="007F60F7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Strong"/>
          <w:color w:val="333333"/>
        </w:rPr>
      </w:pPr>
      <w:r>
        <w:rPr>
          <w:rStyle w:val="Strong"/>
          <w:color w:val="333333"/>
        </w:rPr>
        <w:t>Критерии оценивания:  18 баллов</w:t>
      </w:r>
    </w:p>
    <w:p w:rsidR="00F418CF" w:rsidRDefault="00F418CF" w:rsidP="007F60F7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Strong"/>
          <w:color w:val="333333"/>
        </w:rPr>
      </w:pPr>
      <w:r>
        <w:rPr>
          <w:rStyle w:val="Strong"/>
          <w:color w:val="333333"/>
        </w:rPr>
        <w:t>0-3 балла-  «2»</w:t>
      </w:r>
    </w:p>
    <w:p w:rsidR="00F418CF" w:rsidRDefault="00F418CF" w:rsidP="007F60F7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Strong"/>
          <w:color w:val="333333"/>
        </w:rPr>
      </w:pPr>
      <w:r>
        <w:rPr>
          <w:rStyle w:val="Strong"/>
          <w:color w:val="333333"/>
        </w:rPr>
        <w:t>4- 8 баллов-«3»</w:t>
      </w:r>
    </w:p>
    <w:p w:rsidR="00F418CF" w:rsidRDefault="00F418CF" w:rsidP="007F60F7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Strong"/>
          <w:color w:val="333333"/>
        </w:rPr>
      </w:pPr>
      <w:r>
        <w:rPr>
          <w:rStyle w:val="Strong"/>
          <w:color w:val="333333"/>
        </w:rPr>
        <w:t>9 -14 баллов- «4»</w:t>
      </w:r>
    </w:p>
    <w:p w:rsidR="00F418CF" w:rsidRDefault="00F418CF" w:rsidP="007F60F7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Strong"/>
          <w:color w:val="333333"/>
        </w:rPr>
      </w:pPr>
      <w:r>
        <w:rPr>
          <w:rStyle w:val="Strong"/>
          <w:color w:val="333333"/>
        </w:rPr>
        <w:t>15-18 баллов- «5»</w:t>
      </w:r>
    </w:p>
    <w:p w:rsidR="00F418CF" w:rsidRDefault="00F418CF"/>
    <w:p w:rsidR="00F418CF" w:rsidRDefault="00F418CF"/>
    <w:p w:rsidR="00F418CF" w:rsidRDefault="00F418CF"/>
    <w:p w:rsidR="00F418CF" w:rsidRDefault="00F418CF"/>
    <w:p w:rsidR="00F418CF" w:rsidRDefault="00F418CF"/>
    <w:p w:rsidR="00F418CF" w:rsidRDefault="00F418CF"/>
    <w:sectPr w:rsidR="00F418CF" w:rsidSect="00591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3FAF"/>
    <w:rsid w:val="000E0659"/>
    <w:rsid w:val="000F3FF6"/>
    <w:rsid w:val="00126DA8"/>
    <w:rsid w:val="001C62C0"/>
    <w:rsid w:val="00432529"/>
    <w:rsid w:val="004917EB"/>
    <w:rsid w:val="005918E8"/>
    <w:rsid w:val="005B3FAF"/>
    <w:rsid w:val="005F484C"/>
    <w:rsid w:val="006C31CA"/>
    <w:rsid w:val="007F60F7"/>
    <w:rsid w:val="00A1312C"/>
    <w:rsid w:val="00A35CD5"/>
    <w:rsid w:val="00B078D5"/>
    <w:rsid w:val="00CE06C1"/>
    <w:rsid w:val="00D24576"/>
    <w:rsid w:val="00DF2925"/>
    <w:rsid w:val="00F418CF"/>
    <w:rsid w:val="00FE6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FAF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B3FA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7F60F7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7F60F7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962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351</Words>
  <Characters>2003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ПК2</dc:creator>
  <cp:keywords/>
  <dc:description/>
  <cp:lastModifiedBy>начальная школа</cp:lastModifiedBy>
  <cp:revision>5</cp:revision>
  <dcterms:created xsi:type="dcterms:W3CDTF">2021-02-24T05:31:00Z</dcterms:created>
  <dcterms:modified xsi:type="dcterms:W3CDTF">2021-02-27T10:55:00Z</dcterms:modified>
</cp:coreProperties>
</file>